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75CCC55" w14:textId="77777777" w:rsidR="00934BC9" w:rsidRDefault="00934BC9" w:rsidP="00934BC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Robert THORNE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fl.1426)</w:t>
      </w:r>
    </w:p>
    <w:p w14:paraId="6E17B51D" w14:textId="77777777" w:rsidR="00934BC9" w:rsidRDefault="00934BC9" w:rsidP="00934BC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E8C0A61" w14:textId="77777777" w:rsidR="00934BC9" w:rsidRDefault="00934BC9" w:rsidP="00934BC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D76F3FD" w14:textId="77777777" w:rsidR="00934BC9" w:rsidRDefault="00934BC9" w:rsidP="00934BC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9 Jan.</w:t>
      </w:r>
      <w:r>
        <w:rPr>
          <w:rFonts w:ascii="Times New Roman" w:hAnsi="Times New Roman" w:cs="Times New Roman"/>
          <w:sz w:val="24"/>
          <w:szCs w:val="24"/>
        </w:rPr>
        <w:tab/>
        <w:t>1426</w:t>
      </w:r>
      <w:r>
        <w:rPr>
          <w:rFonts w:ascii="Times New Roman" w:hAnsi="Times New Roman" w:cs="Times New Roman"/>
          <w:sz w:val="24"/>
          <w:szCs w:val="24"/>
        </w:rPr>
        <w:tab/>
        <w:t xml:space="preserve">Henry </w:t>
      </w:r>
      <w:proofErr w:type="spellStart"/>
      <w:r>
        <w:rPr>
          <w:rFonts w:ascii="Times New Roman" w:hAnsi="Times New Roman" w:cs="Times New Roman"/>
          <w:sz w:val="24"/>
          <w:szCs w:val="24"/>
        </w:rPr>
        <w:t>Dyper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St.Albans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>(q.v.) made him an executor of his Will.</w:t>
      </w:r>
    </w:p>
    <w:p w14:paraId="577B3F6C" w14:textId="77777777" w:rsidR="00934BC9" w:rsidRDefault="00934BC9" w:rsidP="00934BC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(“The Herts Genealogist and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Antiquary”  </w:t>
      </w:r>
      <w:proofErr w:type="spellStart"/>
      <w:r>
        <w:rPr>
          <w:rFonts w:ascii="Times New Roman" w:hAnsi="Times New Roman" w:cs="Times New Roman"/>
          <w:sz w:val="24"/>
          <w:szCs w:val="24"/>
        </w:rPr>
        <w:t>ed</w:t>
      </w:r>
      <w:proofErr w:type="gramEnd"/>
      <w:r>
        <w:rPr>
          <w:rFonts w:ascii="Times New Roman" w:hAnsi="Times New Roman" w:cs="Times New Roman"/>
          <w:sz w:val="24"/>
          <w:szCs w:val="24"/>
        </w:rPr>
        <w:t>.William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Brigg, pub.1895 </w:t>
      </w:r>
      <w:proofErr w:type="spellStart"/>
      <w:r>
        <w:rPr>
          <w:rFonts w:ascii="Times New Roman" w:hAnsi="Times New Roman" w:cs="Times New Roman"/>
          <w:sz w:val="24"/>
          <w:szCs w:val="24"/>
        </w:rPr>
        <w:t>vol.I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p.106)</w:t>
      </w:r>
    </w:p>
    <w:p w14:paraId="2E3CFEA8" w14:textId="77777777" w:rsidR="00934BC9" w:rsidRDefault="00934BC9" w:rsidP="00934BC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5024680" w14:textId="77777777" w:rsidR="00934BC9" w:rsidRDefault="00934BC9" w:rsidP="00934BC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35783AC" w14:textId="77777777" w:rsidR="00934BC9" w:rsidRDefault="00934BC9" w:rsidP="00934BC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 March 2021</w:t>
      </w:r>
    </w:p>
    <w:p w14:paraId="3672B4A9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91D5CEF" w14:textId="77777777" w:rsidR="00934BC9" w:rsidRDefault="00934BC9" w:rsidP="009139A6">
      <w:r>
        <w:separator/>
      </w:r>
    </w:p>
  </w:endnote>
  <w:endnote w:type="continuationSeparator" w:id="0">
    <w:p w14:paraId="24364261" w14:textId="77777777" w:rsidR="00934BC9" w:rsidRDefault="00934BC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D8061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C10218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03FA1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9897B5A" w14:textId="77777777" w:rsidR="00934BC9" w:rsidRDefault="00934BC9" w:rsidP="009139A6">
      <w:r>
        <w:separator/>
      </w:r>
    </w:p>
  </w:footnote>
  <w:footnote w:type="continuationSeparator" w:id="0">
    <w:p w14:paraId="028418EA" w14:textId="77777777" w:rsidR="00934BC9" w:rsidRDefault="00934BC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CD163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89AE8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9660E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BC9"/>
    <w:rsid w:val="000666E0"/>
    <w:rsid w:val="002510B7"/>
    <w:rsid w:val="005C130B"/>
    <w:rsid w:val="00826F5C"/>
    <w:rsid w:val="009139A6"/>
    <w:rsid w:val="00934BC9"/>
    <w:rsid w:val="009448BB"/>
    <w:rsid w:val="00A3176C"/>
    <w:rsid w:val="00BA00AB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05544F"/>
  <w15:chartTrackingRefBased/>
  <w15:docId w15:val="{E37668B2-23DE-46FE-B93E-D5F853D4CD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31</Words>
  <Characters>180</Characters>
  <Application>Microsoft Office Word</Application>
  <DocSecurity>0</DocSecurity>
  <Lines>1</Lines>
  <Paragraphs>1</Paragraphs>
  <ScaleCrop>false</ScaleCrop>
  <Company/>
  <LinksUpToDate>false</LinksUpToDate>
  <CharactersWithSpaces>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2021-03-26T13:58:00Z</dcterms:created>
  <dcterms:modified xsi:type="dcterms:W3CDTF">2021-03-26T13:59:00Z</dcterms:modified>
</cp:coreProperties>
</file>